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9FC" w:rsidRDefault="00F459FC" w:rsidP="00F459FC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i/>
          <w:sz w:val="20"/>
          <w:szCs w:val="20"/>
        </w:rPr>
      </w:pPr>
    </w:p>
    <w:p w:rsidR="0023664C" w:rsidRPr="0023664C" w:rsidRDefault="00737F48" w:rsidP="0023664C">
      <w:pPr>
        <w:autoSpaceDE w:val="0"/>
        <w:autoSpaceDN w:val="0"/>
        <w:adjustRightInd w:val="0"/>
        <w:rPr>
          <w:rFonts w:ascii="Arial" w:hAnsi="Arial" w:cs="Arial"/>
          <w:b/>
          <w:bCs/>
          <w:i/>
          <w:sz w:val="20"/>
          <w:szCs w:val="20"/>
        </w:rPr>
      </w:pPr>
      <w:r w:rsidRPr="00F14E35">
        <w:rPr>
          <w:rFonts w:ascii="Arial" w:hAnsi="Arial" w:cs="Arial"/>
          <w:b/>
          <w:bCs/>
          <w:i/>
          <w:sz w:val="20"/>
          <w:szCs w:val="20"/>
        </w:rPr>
        <w:t xml:space="preserve">Allegato </w:t>
      </w:r>
      <w:r w:rsidR="00DB7F31">
        <w:rPr>
          <w:rFonts w:ascii="Arial" w:hAnsi="Arial" w:cs="Arial"/>
          <w:b/>
          <w:bCs/>
          <w:i/>
          <w:sz w:val="20"/>
          <w:szCs w:val="20"/>
        </w:rPr>
        <w:t>2</w:t>
      </w:r>
      <w:r w:rsidR="00F14E35" w:rsidRPr="00F14E35">
        <w:rPr>
          <w:rFonts w:ascii="Arial" w:hAnsi="Arial" w:cs="Arial"/>
          <w:b/>
          <w:bCs/>
          <w:i/>
          <w:sz w:val="20"/>
          <w:szCs w:val="20"/>
        </w:rPr>
        <w:t>c</w:t>
      </w:r>
      <w:r w:rsidR="00D41C21" w:rsidRPr="00F14E35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1429A2">
        <w:rPr>
          <w:rFonts w:ascii="Arial" w:hAnsi="Arial" w:cs="Arial"/>
          <w:b/>
          <w:bCs/>
          <w:i/>
          <w:sz w:val="20"/>
          <w:szCs w:val="20"/>
        </w:rPr>
        <w:t>(</w:t>
      </w:r>
      <w:r w:rsidR="001429A2" w:rsidRPr="001429A2">
        <w:rPr>
          <w:rFonts w:ascii="Arial" w:hAnsi="Arial" w:cs="Arial"/>
          <w:b/>
          <w:bCs/>
          <w:i/>
          <w:sz w:val="20"/>
          <w:szCs w:val="20"/>
        </w:rPr>
        <w:t>da produrre solo se il finanziamento richiesto è ≥ € 150.000,00)</w:t>
      </w:r>
    </w:p>
    <w:p w:rsidR="0023664C" w:rsidRPr="00D41C21" w:rsidRDefault="0023664C" w:rsidP="0023664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</w:p>
    <w:p w:rsidR="0023664C" w:rsidRPr="0023664C" w:rsidRDefault="0023664C" w:rsidP="005D43B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462F8" w:rsidRPr="002801B1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2801B1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:rsidR="00536302" w:rsidRPr="002801B1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2801B1">
        <w:rPr>
          <w:rFonts w:asciiTheme="minorHAnsi" w:hAnsiTheme="minorHAnsi" w:cs="Arial"/>
          <w:b/>
          <w:sz w:val="20"/>
          <w:szCs w:val="20"/>
        </w:rPr>
        <w:t>(</w:t>
      </w:r>
      <w:r w:rsidR="00666637" w:rsidRPr="002801B1">
        <w:rPr>
          <w:rFonts w:asciiTheme="minorHAnsi" w:hAnsiTheme="minorHAnsi" w:cs="Arial"/>
          <w:b/>
          <w:sz w:val="20"/>
          <w:szCs w:val="20"/>
        </w:rPr>
        <w:t>art.46</w:t>
      </w:r>
      <w:r w:rsidR="00E568A8">
        <w:rPr>
          <w:rFonts w:asciiTheme="minorHAnsi" w:hAnsiTheme="minorHAnsi" w:cs="Arial"/>
          <w:b/>
          <w:sz w:val="20"/>
          <w:szCs w:val="20"/>
        </w:rPr>
        <w:t xml:space="preserve"> e </w:t>
      </w:r>
      <w:r w:rsidR="00D31689">
        <w:rPr>
          <w:rFonts w:asciiTheme="minorHAnsi" w:hAnsiTheme="minorHAnsi" w:cs="Arial"/>
          <w:b/>
          <w:sz w:val="20"/>
          <w:szCs w:val="20"/>
        </w:rPr>
        <w:t>art.</w:t>
      </w:r>
      <w:bookmarkStart w:id="0" w:name="_GoBack"/>
      <w:bookmarkEnd w:id="0"/>
      <w:r w:rsidR="00E568A8">
        <w:rPr>
          <w:rFonts w:asciiTheme="minorHAnsi" w:hAnsiTheme="minorHAnsi" w:cs="Arial"/>
          <w:b/>
          <w:sz w:val="20"/>
          <w:szCs w:val="20"/>
        </w:rPr>
        <w:t>47</w:t>
      </w:r>
      <w:r w:rsidR="00666637" w:rsidRPr="002801B1">
        <w:rPr>
          <w:rFonts w:asciiTheme="minorHAnsi" w:hAnsiTheme="minorHAnsi" w:cs="Arial"/>
          <w:b/>
          <w:sz w:val="20"/>
          <w:szCs w:val="20"/>
        </w:rPr>
        <w:t xml:space="preserve"> </w:t>
      </w:r>
      <w:r w:rsidRPr="002801B1">
        <w:rPr>
          <w:rFonts w:asciiTheme="minorHAnsi" w:hAnsiTheme="minorHAnsi" w:cs="Arial"/>
          <w:b/>
          <w:sz w:val="20"/>
          <w:szCs w:val="20"/>
        </w:rPr>
        <w:t>DPR 28/12/2000 n. 445)</w:t>
      </w:r>
    </w:p>
    <w:p w:rsidR="00536302" w:rsidRPr="002801B1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2801B1">
        <w:rPr>
          <w:rFonts w:asciiTheme="minorHAnsi" w:hAnsiTheme="minorHAnsi" w:cs="Arial"/>
          <w:sz w:val="20"/>
          <w:szCs w:val="20"/>
        </w:rPr>
        <w:t>Il Sottoscritto _____________________________________ nato a _______</w:t>
      </w:r>
      <w:r w:rsidR="008F5944" w:rsidRPr="002801B1">
        <w:rPr>
          <w:rFonts w:asciiTheme="minorHAnsi" w:hAnsiTheme="minorHAnsi" w:cs="Arial"/>
          <w:sz w:val="20"/>
          <w:szCs w:val="20"/>
        </w:rPr>
        <w:t>____</w:t>
      </w:r>
      <w:r w:rsidR="00AE0306" w:rsidRPr="002801B1">
        <w:rPr>
          <w:rFonts w:asciiTheme="minorHAnsi" w:hAnsiTheme="minorHAnsi" w:cs="Arial"/>
          <w:sz w:val="20"/>
          <w:szCs w:val="20"/>
        </w:rPr>
        <w:t>________</w:t>
      </w:r>
      <w:r w:rsidRPr="002801B1">
        <w:rPr>
          <w:rFonts w:asciiTheme="minorHAnsi" w:hAnsiTheme="minorHAnsi" w:cs="Arial"/>
          <w:sz w:val="20"/>
          <w:szCs w:val="20"/>
        </w:rPr>
        <w:t>_____ (___) il</w:t>
      </w:r>
      <w:r w:rsidR="008F5944" w:rsidRPr="002801B1">
        <w:rPr>
          <w:rFonts w:asciiTheme="minorHAnsi" w:hAnsiTheme="minorHAnsi" w:cs="Arial"/>
          <w:sz w:val="20"/>
          <w:szCs w:val="20"/>
        </w:rPr>
        <w:t xml:space="preserve"> ________</w:t>
      </w:r>
      <w:r w:rsidRPr="002801B1">
        <w:rPr>
          <w:rFonts w:asciiTheme="minorHAnsi" w:hAnsiTheme="minorHAnsi" w:cs="Arial"/>
          <w:sz w:val="20"/>
          <w:szCs w:val="20"/>
        </w:rPr>
        <w:t>__</w:t>
      </w:r>
      <w:r w:rsidR="008F5944" w:rsidRPr="002801B1">
        <w:rPr>
          <w:rFonts w:asciiTheme="minorHAnsi" w:hAnsiTheme="minorHAnsi" w:cs="Arial"/>
          <w:sz w:val="20"/>
          <w:szCs w:val="20"/>
        </w:rPr>
        <w:t>_____</w:t>
      </w:r>
      <w:r w:rsidRPr="002801B1">
        <w:rPr>
          <w:rFonts w:asciiTheme="minorHAnsi" w:hAnsiTheme="minorHAnsi" w:cs="Arial"/>
          <w:sz w:val="20"/>
          <w:szCs w:val="20"/>
        </w:rPr>
        <w:t xml:space="preserve"> residente a ____</w:t>
      </w:r>
      <w:r w:rsidR="008F5944" w:rsidRPr="002801B1">
        <w:rPr>
          <w:rFonts w:asciiTheme="minorHAnsi" w:hAnsiTheme="minorHAnsi" w:cs="Arial"/>
          <w:sz w:val="20"/>
          <w:szCs w:val="20"/>
        </w:rPr>
        <w:t>___________________</w:t>
      </w:r>
      <w:r w:rsidRPr="002801B1">
        <w:rPr>
          <w:rFonts w:asciiTheme="minorHAnsi" w:hAnsiTheme="minorHAnsi" w:cs="Arial"/>
          <w:sz w:val="20"/>
          <w:szCs w:val="20"/>
        </w:rPr>
        <w:t>________</w:t>
      </w:r>
      <w:r w:rsidR="008F5944" w:rsidRPr="002801B1">
        <w:rPr>
          <w:rFonts w:asciiTheme="minorHAnsi" w:hAnsiTheme="minorHAnsi" w:cs="Arial"/>
          <w:sz w:val="20"/>
          <w:szCs w:val="20"/>
        </w:rPr>
        <w:t>______</w:t>
      </w:r>
      <w:r w:rsidRPr="002801B1">
        <w:rPr>
          <w:rFonts w:asciiTheme="minorHAnsi" w:hAnsiTheme="minorHAnsi" w:cs="Arial"/>
          <w:sz w:val="20"/>
          <w:szCs w:val="20"/>
        </w:rPr>
        <w:t>__ (___) in via ____________________</w:t>
      </w:r>
      <w:r w:rsidR="008F5944" w:rsidRPr="002801B1">
        <w:rPr>
          <w:rFonts w:asciiTheme="minorHAnsi" w:hAnsiTheme="minorHAnsi" w:cs="Arial"/>
          <w:sz w:val="20"/>
          <w:szCs w:val="20"/>
        </w:rPr>
        <w:t>_</w:t>
      </w:r>
      <w:r w:rsidR="00AE0306" w:rsidRPr="002801B1">
        <w:rPr>
          <w:rFonts w:asciiTheme="minorHAnsi" w:hAnsiTheme="minorHAnsi" w:cs="Arial"/>
          <w:sz w:val="20"/>
          <w:szCs w:val="20"/>
        </w:rPr>
        <w:t>______</w:t>
      </w:r>
      <w:r w:rsidR="008F5944" w:rsidRPr="002801B1">
        <w:rPr>
          <w:rFonts w:asciiTheme="minorHAnsi" w:hAnsiTheme="minorHAnsi" w:cs="Arial"/>
          <w:sz w:val="20"/>
          <w:szCs w:val="20"/>
        </w:rPr>
        <w:t>____</w:t>
      </w:r>
      <w:r w:rsidR="00AE0306" w:rsidRPr="002801B1">
        <w:rPr>
          <w:rFonts w:asciiTheme="minorHAnsi" w:hAnsiTheme="minorHAnsi" w:cs="Arial"/>
          <w:sz w:val="20"/>
          <w:szCs w:val="20"/>
        </w:rPr>
        <w:t xml:space="preserve"> </w:t>
      </w:r>
      <w:r w:rsidR="008F5944" w:rsidRPr="002801B1">
        <w:rPr>
          <w:rFonts w:asciiTheme="minorHAnsi" w:hAnsiTheme="minorHAnsi" w:cs="Arial"/>
          <w:sz w:val="20"/>
          <w:szCs w:val="20"/>
        </w:rPr>
        <w:t>n. ____</w:t>
      </w:r>
      <w:r w:rsidRPr="002801B1">
        <w:rPr>
          <w:rFonts w:asciiTheme="minorHAnsi" w:hAnsiTheme="minorHAnsi" w:cs="Arial"/>
          <w:sz w:val="20"/>
          <w:szCs w:val="20"/>
        </w:rPr>
        <w:t>_</w:t>
      </w:r>
      <w:r w:rsidR="00AE0306" w:rsidRPr="002801B1">
        <w:rPr>
          <w:rFonts w:asciiTheme="minorHAnsi" w:hAnsiTheme="minorHAnsi" w:cs="Arial"/>
          <w:sz w:val="20"/>
          <w:szCs w:val="20"/>
        </w:rPr>
        <w:t>__</w:t>
      </w:r>
      <w:r w:rsidRPr="002801B1">
        <w:rPr>
          <w:rFonts w:asciiTheme="minorHAnsi" w:hAnsiTheme="minorHAnsi" w:cs="Arial"/>
          <w:sz w:val="20"/>
          <w:szCs w:val="20"/>
        </w:rPr>
        <w:t>_ C.F. ______________________________________ in q</w:t>
      </w:r>
      <w:r w:rsidR="00B7005D" w:rsidRPr="002801B1">
        <w:rPr>
          <w:rFonts w:asciiTheme="minorHAnsi" w:hAnsiTheme="minorHAnsi" w:cs="Arial"/>
          <w:sz w:val="20"/>
          <w:szCs w:val="20"/>
        </w:rPr>
        <w:t xml:space="preserve">ualità di </w:t>
      </w:r>
      <w:r w:rsidR="00FE2D81" w:rsidRPr="002801B1">
        <w:rPr>
          <w:rFonts w:asciiTheme="minorHAnsi" w:hAnsiTheme="minorHAnsi" w:cs="Arial"/>
          <w:sz w:val="20"/>
          <w:szCs w:val="20"/>
        </w:rPr>
        <w:t>______________________</w:t>
      </w:r>
      <w:r w:rsidR="00BC0442" w:rsidRPr="002801B1">
        <w:rPr>
          <w:rFonts w:asciiTheme="minorHAnsi" w:hAnsiTheme="minorHAnsi" w:cs="Arial"/>
          <w:sz w:val="20"/>
          <w:szCs w:val="20"/>
        </w:rPr>
        <w:t xml:space="preserve"> </w:t>
      </w:r>
      <w:r w:rsidRPr="002801B1">
        <w:rPr>
          <w:rFonts w:asciiTheme="minorHAnsi" w:hAnsiTheme="minorHAnsi" w:cs="Arial"/>
          <w:sz w:val="20"/>
          <w:szCs w:val="20"/>
        </w:rPr>
        <w:t>della società _______</w:t>
      </w:r>
      <w:r w:rsidR="00AB5D5E" w:rsidRPr="002801B1">
        <w:rPr>
          <w:rFonts w:asciiTheme="minorHAnsi" w:hAnsiTheme="minorHAnsi" w:cs="Arial"/>
          <w:sz w:val="20"/>
          <w:szCs w:val="20"/>
        </w:rPr>
        <w:t>___________</w:t>
      </w:r>
      <w:r w:rsidRPr="002801B1">
        <w:rPr>
          <w:rFonts w:asciiTheme="minorHAnsi" w:hAnsiTheme="minorHAnsi" w:cs="Arial"/>
          <w:sz w:val="20"/>
          <w:szCs w:val="20"/>
        </w:rPr>
        <w:t>__</w:t>
      </w:r>
      <w:r w:rsidR="00AE0306" w:rsidRPr="002801B1">
        <w:rPr>
          <w:rFonts w:asciiTheme="minorHAnsi" w:hAnsiTheme="minorHAnsi" w:cs="Arial"/>
          <w:sz w:val="20"/>
          <w:szCs w:val="20"/>
        </w:rPr>
        <w:t>____</w:t>
      </w:r>
      <w:r w:rsidR="00FE419C" w:rsidRPr="002801B1">
        <w:rPr>
          <w:rFonts w:asciiTheme="minorHAnsi" w:hAnsiTheme="minorHAnsi" w:cs="Arial"/>
          <w:sz w:val="20"/>
          <w:szCs w:val="20"/>
        </w:rPr>
        <w:t>______</w:t>
      </w:r>
      <w:r w:rsidR="00BC0442" w:rsidRPr="002801B1">
        <w:rPr>
          <w:rFonts w:asciiTheme="minorHAnsi" w:hAnsiTheme="minorHAnsi" w:cs="Arial"/>
          <w:sz w:val="20"/>
          <w:szCs w:val="20"/>
        </w:rPr>
        <w:t>___</w:t>
      </w:r>
      <w:r w:rsidR="00FE2D81" w:rsidRPr="002801B1">
        <w:rPr>
          <w:rFonts w:asciiTheme="minorHAnsi" w:hAnsiTheme="minorHAnsi" w:cs="Arial"/>
          <w:sz w:val="20"/>
          <w:szCs w:val="20"/>
        </w:rPr>
        <w:t>___ con sede in __________</w:t>
      </w:r>
      <w:r w:rsidRPr="002801B1">
        <w:rPr>
          <w:rFonts w:asciiTheme="minorHAnsi" w:hAnsiTheme="minorHAnsi" w:cs="Arial"/>
          <w:sz w:val="20"/>
          <w:szCs w:val="20"/>
        </w:rPr>
        <w:t>___</w:t>
      </w:r>
      <w:r w:rsidR="008F5944" w:rsidRPr="002801B1">
        <w:rPr>
          <w:rFonts w:asciiTheme="minorHAnsi" w:hAnsiTheme="minorHAnsi" w:cs="Arial"/>
          <w:sz w:val="20"/>
          <w:szCs w:val="20"/>
        </w:rPr>
        <w:t>___</w:t>
      </w:r>
      <w:r w:rsidRPr="002801B1">
        <w:rPr>
          <w:rFonts w:asciiTheme="minorHAnsi" w:hAnsiTheme="minorHAnsi" w:cs="Arial"/>
          <w:sz w:val="20"/>
          <w:szCs w:val="20"/>
        </w:rPr>
        <w:t xml:space="preserve">___ (___) </w:t>
      </w:r>
      <w:r w:rsidR="000A15CD" w:rsidRPr="002801B1">
        <w:rPr>
          <w:rFonts w:asciiTheme="minorHAnsi" w:hAnsiTheme="minorHAnsi" w:cs="Arial"/>
          <w:sz w:val="20"/>
          <w:szCs w:val="20"/>
        </w:rPr>
        <w:t>cap.</w:t>
      </w:r>
      <w:r w:rsidRPr="002801B1">
        <w:rPr>
          <w:rFonts w:asciiTheme="minorHAnsi" w:hAnsiTheme="minorHAnsi" w:cs="Arial"/>
          <w:sz w:val="20"/>
          <w:szCs w:val="20"/>
        </w:rPr>
        <w:t xml:space="preserve"> __</w:t>
      </w:r>
      <w:r w:rsidR="008F5944" w:rsidRPr="002801B1">
        <w:rPr>
          <w:rFonts w:asciiTheme="minorHAnsi" w:hAnsiTheme="minorHAnsi" w:cs="Arial"/>
          <w:sz w:val="20"/>
          <w:szCs w:val="20"/>
        </w:rPr>
        <w:t>__</w:t>
      </w:r>
      <w:r w:rsidRPr="002801B1">
        <w:rPr>
          <w:rFonts w:asciiTheme="minorHAnsi" w:hAnsiTheme="minorHAnsi" w:cs="Arial"/>
          <w:sz w:val="20"/>
          <w:szCs w:val="20"/>
        </w:rPr>
        <w:t>__ via ___</w:t>
      </w:r>
      <w:r w:rsidR="00AB5D5E" w:rsidRPr="002801B1">
        <w:rPr>
          <w:rFonts w:asciiTheme="minorHAnsi" w:hAnsiTheme="minorHAnsi" w:cs="Arial"/>
          <w:sz w:val="20"/>
          <w:szCs w:val="20"/>
        </w:rPr>
        <w:t>___</w:t>
      </w:r>
      <w:r w:rsidRPr="002801B1">
        <w:rPr>
          <w:rFonts w:asciiTheme="minorHAnsi" w:hAnsiTheme="minorHAnsi" w:cs="Arial"/>
          <w:sz w:val="20"/>
          <w:szCs w:val="20"/>
        </w:rPr>
        <w:t>_____</w:t>
      </w:r>
      <w:r w:rsidR="00AB5D5E" w:rsidRPr="002801B1">
        <w:rPr>
          <w:rFonts w:asciiTheme="minorHAnsi" w:hAnsiTheme="minorHAnsi" w:cs="Arial"/>
          <w:sz w:val="20"/>
          <w:szCs w:val="20"/>
        </w:rPr>
        <w:t>__</w:t>
      </w:r>
      <w:r w:rsidRPr="002801B1">
        <w:rPr>
          <w:rFonts w:asciiTheme="minorHAnsi" w:hAnsiTheme="minorHAnsi" w:cs="Arial"/>
          <w:sz w:val="20"/>
          <w:szCs w:val="20"/>
        </w:rPr>
        <w:t>__</w:t>
      </w:r>
      <w:r w:rsidR="00AB5D5E" w:rsidRPr="002801B1">
        <w:rPr>
          <w:rFonts w:asciiTheme="minorHAnsi" w:hAnsiTheme="minorHAnsi" w:cs="Arial"/>
          <w:sz w:val="20"/>
          <w:szCs w:val="20"/>
        </w:rPr>
        <w:t>_______________ n. ______</w:t>
      </w:r>
    </w:p>
    <w:p w:rsidR="00536302" w:rsidRPr="002801B1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536302" w:rsidRPr="002801B1" w:rsidRDefault="008F5944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2801B1">
        <w:rPr>
          <w:rFonts w:asciiTheme="minorHAnsi" w:hAnsiTheme="minorHAnsi" w:cs="Arial"/>
          <w:sz w:val="20"/>
          <w:szCs w:val="20"/>
        </w:rPr>
        <w:t>c</w:t>
      </w:r>
      <w:r w:rsidR="00536302" w:rsidRPr="002801B1">
        <w:rPr>
          <w:rFonts w:asciiTheme="minorHAnsi" w:hAnsiTheme="minorHAnsi" w:cs="Arial"/>
          <w:sz w:val="20"/>
          <w:szCs w:val="20"/>
        </w:rPr>
        <w:t xml:space="preserve">onsapevole delle responsabilità penali </w:t>
      </w:r>
      <w:r w:rsidR="002C32A1" w:rsidRPr="002801B1">
        <w:rPr>
          <w:rFonts w:asciiTheme="minorHAnsi" w:hAnsiTheme="minorHAnsi" w:cs="Arial"/>
          <w:sz w:val="20"/>
          <w:szCs w:val="20"/>
        </w:rPr>
        <w:t xml:space="preserve">previste per le ipotesi di falsità in atti e dichiarazioni mendaci così come stabilito negli artt. 75 e 76 del DPR </w:t>
      </w:r>
      <w:r w:rsidR="009E70B1" w:rsidRPr="002801B1">
        <w:rPr>
          <w:rFonts w:asciiTheme="minorHAnsi" w:hAnsiTheme="minorHAnsi" w:cs="Arial"/>
          <w:sz w:val="20"/>
          <w:szCs w:val="20"/>
        </w:rPr>
        <w:t xml:space="preserve">28/12/2000 </w:t>
      </w:r>
      <w:r w:rsidR="002C32A1" w:rsidRPr="002801B1">
        <w:rPr>
          <w:rFonts w:asciiTheme="minorHAnsi" w:hAnsiTheme="minorHAnsi" w:cs="Arial"/>
          <w:sz w:val="20"/>
          <w:szCs w:val="20"/>
        </w:rPr>
        <w:t xml:space="preserve">n. 445 </w:t>
      </w:r>
    </w:p>
    <w:p w:rsidR="00AB5D5E" w:rsidRPr="002801B1" w:rsidRDefault="00AB5D5E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2C32A1" w:rsidRPr="002801B1" w:rsidRDefault="002C32A1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2801B1">
        <w:rPr>
          <w:rFonts w:asciiTheme="minorHAnsi" w:hAnsiTheme="minorHAnsi" w:cs="Arial"/>
          <w:b/>
          <w:sz w:val="20"/>
          <w:szCs w:val="20"/>
        </w:rPr>
        <w:t>DICHIARA</w:t>
      </w:r>
    </w:p>
    <w:p w:rsidR="002C32A1" w:rsidRPr="002801B1" w:rsidRDefault="002C32A1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325229" w:rsidRPr="002801B1" w:rsidRDefault="00325229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2801B1">
        <w:rPr>
          <w:rFonts w:asciiTheme="minorHAnsi" w:hAnsiTheme="minorHAnsi" w:cs="Arial"/>
          <w:sz w:val="20"/>
          <w:szCs w:val="20"/>
        </w:rPr>
        <w:t xml:space="preserve">ai sensi dell’art. </w:t>
      </w:r>
      <w:r w:rsidR="00AD7016" w:rsidRPr="002801B1">
        <w:rPr>
          <w:rFonts w:asciiTheme="minorHAnsi" w:hAnsiTheme="minorHAnsi" w:cs="Arial"/>
          <w:sz w:val="20"/>
          <w:szCs w:val="20"/>
        </w:rPr>
        <w:t>85</w:t>
      </w:r>
      <w:r w:rsidRPr="002801B1">
        <w:rPr>
          <w:rFonts w:asciiTheme="minorHAnsi" w:hAnsiTheme="minorHAnsi" w:cs="Arial"/>
          <w:sz w:val="20"/>
          <w:szCs w:val="20"/>
        </w:rPr>
        <w:t xml:space="preserve">, comma 3 del </w:t>
      </w:r>
      <w:r w:rsidR="00C44525" w:rsidRPr="002801B1">
        <w:rPr>
          <w:rFonts w:asciiTheme="minorHAnsi" w:hAnsiTheme="minorHAnsi" w:cs="Arial"/>
          <w:sz w:val="20"/>
          <w:szCs w:val="20"/>
        </w:rPr>
        <w:t>D</w:t>
      </w:r>
      <w:r w:rsidR="000A15CD" w:rsidRPr="002801B1">
        <w:rPr>
          <w:rFonts w:asciiTheme="minorHAnsi" w:hAnsiTheme="minorHAnsi" w:cs="Arial"/>
          <w:sz w:val="20"/>
          <w:szCs w:val="20"/>
        </w:rPr>
        <w:t>.lgs.</w:t>
      </w:r>
      <w:r w:rsidRPr="002801B1">
        <w:rPr>
          <w:rFonts w:asciiTheme="minorHAnsi" w:hAnsiTheme="minorHAnsi" w:cs="Arial"/>
          <w:sz w:val="20"/>
          <w:szCs w:val="20"/>
        </w:rPr>
        <w:t xml:space="preserve"> </w:t>
      </w:r>
      <w:r w:rsidR="006D6451" w:rsidRPr="002801B1">
        <w:rPr>
          <w:rFonts w:asciiTheme="minorHAnsi" w:hAnsiTheme="minorHAnsi" w:cs="Arial"/>
          <w:sz w:val="20"/>
          <w:szCs w:val="20"/>
        </w:rPr>
        <w:t xml:space="preserve">n. </w:t>
      </w:r>
      <w:r w:rsidRPr="002801B1">
        <w:rPr>
          <w:rFonts w:asciiTheme="minorHAnsi" w:hAnsiTheme="minorHAnsi" w:cs="Arial"/>
          <w:sz w:val="20"/>
          <w:szCs w:val="20"/>
        </w:rPr>
        <w:t xml:space="preserve">159/2011 </w:t>
      </w:r>
      <w:r w:rsidR="006D6451" w:rsidRPr="002801B1">
        <w:rPr>
          <w:rFonts w:asciiTheme="minorHAnsi" w:hAnsiTheme="minorHAnsi" w:cs="Arial"/>
          <w:sz w:val="20"/>
          <w:szCs w:val="20"/>
        </w:rPr>
        <w:t>così come mo</w:t>
      </w:r>
      <w:r w:rsidR="00C44525" w:rsidRPr="002801B1">
        <w:rPr>
          <w:rFonts w:asciiTheme="minorHAnsi" w:hAnsiTheme="minorHAnsi" w:cs="Arial"/>
          <w:sz w:val="20"/>
          <w:szCs w:val="20"/>
        </w:rPr>
        <w:t>dificato dal D</w:t>
      </w:r>
      <w:r w:rsidR="006D6451" w:rsidRPr="002801B1">
        <w:rPr>
          <w:rFonts w:asciiTheme="minorHAnsi" w:hAnsiTheme="minorHAnsi" w:cs="Arial"/>
          <w:sz w:val="20"/>
          <w:szCs w:val="20"/>
        </w:rPr>
        <w:t>.lgs. n. 218/2012</w:t>
      </w:r>
      <w:r w:rsidR="00666637" w:rsidRPr="002801B1">
        <w:rPr>
          <w:rFonts w:asciiTheme="minorHAnsi" w:hAnsiTheme="minorHAnsi" w:cs="Arial"/>
          <w:sz w:val="20"/>
          <w:szCs w:val="20"/>
        </w:rPr>
        <w:t>,</w:t>
      </w:r>
      <w:r w:rsidR="006D6451" w:rsidRPr="002801B1">
        <w:rPr>
          <w:rFonts w:asciiTheme="minorHAnsi" w:hAnsiTheme="minorHAnsi" w:cs="Arial"/>
          <w:sz w:val="20"/>
          <w:szCs w:val="20"/>
        </w:rPr>
        <w:t xml:space="preserve"> </w:t>
      </w:r>
      <w:r w:rsidRPr="002801B1">
        <w:rPr>
          <w:rFonts w:asciiTheme="minorHAnsi" w:hAnsiTheme="minorHAnsi" w:cs="Arial"/>
          <w:sz w:val="20"/>
          <w:szCs w:val="20"/>
        </w:rPr>
        <w:t>di avere i seguenti familiari conviventi di maggiore età</w:t>
      </w:r>
      <w:r w:rsidR="009F53B3" w:rsidRPr="002801B1">
        <w:rPr>
          <w:rFonts w:asciiTheme="minorHAnsi" w:hAnsiTheme="minorHAnsi" w:cs="Arial"/>
          <w:sz w:val="20"/>
          <w:szCs w:val="20"/>
        </w:rPr>
        <w:t xml:space="preserve"> che risiedono nel territorio dello Stato</w:t>
      </w:r>
      <w:r w:rsidRPr="002801B1">
        <w:rPr>
          <w:rFonts w:asciiTheme="minorHAnsi" w:hAnsiTheme="minorHAnsi" w:cs="Arial"/>
          <w:sz w:val="20"/>
          <w:szCs w:val="20"/>
        </w:rPr>
        <w:t>:</w:t>
      </w:r>
    </w:p>
    <w:p w:rsidR="00AD3BA9" w:rsidRPr="002801B1" w:rsidRDefault="00AD3BA9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1010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1701"/>
        <w:gridCol w:w="1985"/>
        <w:gridCol w:w="1984"/>
        <w:gridCol w:w="2268"/>
        <w:gridCol w:w="160"/>
        <w:gridCol w:w="340"/>
      </w:tblGrid>
      <w:tr w:rsidR="009F53B3" w:rsidRPr="002801B1" w:rsidTr="009F53B3">
        <w:trPr>
          <w:trHeight w:val="45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3B3" w:rsidRPr="002801B1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801B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3B3" w:rsidRPr="002801B1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801B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3B3" w:rsidRPr="002801B1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801B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3B3" w:rsidRPr="002801B1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801B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3B3" w:rsidRPr="002801B1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801B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RESIDENZA</w:t>
            </w:r>
          </w:p>
          <w:p w:rsidR="009F53B3" w:rsidRPr="002801B1" w:rsidRDefault="009F53B3" w:rsidP="009F53B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801B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(Indirizzo e città)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2801B1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53B3" w:rsidRPr="002801B1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9F53B3" w:rsidRPr="002801B1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2801B1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2801B1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2801B1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3B3" w:rsidRPr="002801B1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53B3" w:rsidRPr="002801B1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AB5D5E" w:rsidRPr="002801B1" w:rsidRDefault="00AB5D5E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7118E4" w:rsidRPr="002801B1" w:rsidRDefault="007118E4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2801B1">
        <w:rPr>
          <w:rFonts w:asciiTheme="minorHAnsi" w:hAnsiTheme="minorHAnsi" w:cs="Arial"/>
          <w:sz w:val="20"/>
          <w:szCs w:val="20"/>
        </w:rPr>
        <w:t xml:space="preserve">Il sottoscritto dichiara inoltre di essere informato, ai sensi del </w:t>
      </w:r>
      <w:proofErr w:type="spellStart"/>
      <w:r w:rsidRPr="002801B1">
        <w:rPr>
          <w:rFonts w:asciiTheme="minorHAnsi" w:hAnsiTheme="minorHAnsi" w:cs="Arial"/>
          <w:sz w:val="20"/>
          <w:szCs w:val="20"/>
        </w:rPr>
        <w:t>D.Lgs.</w:t>
      </w:r>
      <w:proofErr w:type="spellEnd"/>
      <w:r w:rsidRPr="002801B1">
        <w:rPr>
          <w:rFonts w:asciiTheme="minorHAnsi" w:hAnsiTheme="minorHAnsi" w:cs="Arial"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7118E4" w:rsidRPr="002801B1" w:rsidRDefault="007118E4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764AA4" w:rsidRPr="002801B1" w:rsidRDefault="00325229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2801B1">
        <w:rPr>
          <w:rFonts w:asciiTheme="minorHAnsi" w:hAnsiTheme="minorHAnsi" w:cs="Arial"/>
          <w:b/>
          <w:sz w:val="20"/>
          <w:szCs w:val="20"/>
        </w:rPr>
        <w:t>Data</w:t>
      </w:r>
      <w:r w:rsidR="00461313" w:rsidRPr="002801B1">
        <w:rPr>
          <w:rFonts w:asciiTheme="minorHAnsi" w:hAnsiTheme="minorHAnsi" w:cs="Arial"/>
          <w:b/>
          <w:sz w:val="20"/>
          <w:szCs w:val="20"/>
        </w:rPr>
        <w:t xml:space="preserve"> e firm</w:t>
      </w:r>
      <w:r w:rsidR="000B1578" w:rsidRPr="002801B1">
        <w:rPr>
          <w:rFonts w:asciiTheme="minorHAnsi" w:hAnsiTheme="minorHAnsi" w:cs="Arial"/>
          <w:b/>
          <w:sz w:val="20"/>
          <w:szCs w:val="20"/>
        </w:rPr>
        <w:t>a</w:t>
      </w:r>
      <w:r w:rsidR="00461313" w:rsidRPr="002801B1">
        <w:rPr>
          <w:rFonts w:asciiTheme="minorHAnsi" w:hAnsiTheme="minorHAnsi" w:cs="Arial"/>
          <w:b/>
          <w:sz w:val="20"/>
          <w:szCs w:val="20"/>
        </w:rPr>
        <w:t xml:space="preserve"> del </w:t>
      </w:r>
      <w:r w:rsidR="00AD7016" w:rsidRPr="002801B1">
        <w:rPr>
          <w:rFonts w:asciiTheme="minorHAnsi" w:hAnsiTheme="minorHAnsi" w:cs="Arial"/>
          <w:b/>
          <w:sz w:val="20"/>
          <w:szCs w:val="20"/>
        </w:rPr>
        <w:t>dichiarante</w:t>
      </w:r>
    </w:p>
    <w:p w:rsidR="00764AA4" w:rsidRPr="002801B1" w:rsidRDefault="00764AA4" w:rsidP="00325229">
      <w:pPr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  <w:r w:rsidRPr="002801B1">
        <w:rPr>
          <w:rFonts w:asciiTheme="minorHAnsi" w:hAnsiTheme="minorHAnsi" w:cs="Arial"/>
          <w:sz w:val="20"/>
          <w:szCs w:val="20"/>
        </w:rPr>
        <w:t>(firma resa autentica allegando copia di documento</w:t>
      </w:r>
      <w:r w:rsidR="00AD7B83" w:rsidRPr="002801B1">
        <w:rPr>
          <w:rFonts w:asciiTheme="minorHAnsi" w:hAnsiTheme="minorHAnsi" w:cs="Arial"/>
          <w:sz w:val="20"/>
          <w:szCs w:val="20"/>
        </w:rPr>
        <w:t xml:space="preserve"> </w:t>
      </w:r>
      <w:r w:rsidRPr="002801B1">
        <w:rPr>
          <w:rFonts w:asciiTheme="minorHAnsi" w:hAnsiTheme="minorHAnsi" w:cs="Arial"/>
          <w:sz w:val="20"/>
          <w:szCs w:val="20"/>
        </w:rPr>
        <w:t>di identità ai sensi dell’art. 38 DPR 445/2000)</w:t>
      </w:r>
    </w:p>
    <w:p w:rsidR="008F5944" w:rsidRPr="002801B1" w:rsidRDefault="008F5944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4510ED" w:rsidRPr="002801B1" w:rsidRDefault="004510ED" w:rsidP="00AB5D5E">
      <w:pPr>
        <w:jc w:val="both"/>
        <w:rPr>
          <w:rFonts w:asciiTheme="minorHAnsi" w:hAnsiTheme="minorHAnsi" w:cs="Arial"/>
          <w:sz w:val="20"/>
          <w:szCs w:val="20"/>
        </w:rPr>
      </w:pPr>
    </w:p>
    <w:p w:rsidR="00595BA2" w:rsidRPr="002801B1" w:rsidRDefault="004510ED" w:rsidP="005D43B1">
      <w:pPr>
        <w:jc w:val="both"/>
        <w:rPr>
          <w:rFonts w:asciiTheme="minorHAnsi" w:hAnsiTheme="minorHAnsi" w:cs="Arial"/>
          <w:sz w:val="20"/>
          <w:szCs w:val="20"/>
        </w:rPr>
      </w:pPr>
      <w:r w:rsidRPr="002801B1">
        <w:rPr>
          <w:rFonts w:asciiTheme="minorHAnsi" w:hAnsiTheme="minorHAnsi" w:cs="Arial"/>
          <w:sz w:val="20"/>
          <w:szCs w:val="20"/>
        </w:rPr>
        <w:t xml:space="preserve">NB: la presente dichiarazione non necessita dell’autenticazione della firma </w:t>
      </w:r>
      <w:r w:rsidR="00260B6F" w:rsidRPr="002801B1">
        <w:rPr>
          <w:rFonts w:asciiTheme="minorHAnsi" w:hAnsiTheme="minorHAnsi" w:cs="Arial"/>
          <w:sz w:val="20"/>
          <w:szCs w:val="20"/>
        </w:rPr>
        <w:t xml:space="preserve">da parte di pubblico ufficiale </w:t>
      </w:r>
      <w:r w:rsidRPr="002801B1">
        <w:rPr>
          <w:rFonts w:asciiTheme="minorHAnsi" w:hAnsiTheme="minorHAnsi" w:cs="Arial"/>
          <w:sz w:val="20"/>
          <w:szCs w:val="20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:rsidR="00D41C21" w:rsidRPr="002801B1" w:rsidRDefault="00D41C21" w:rsidP="005D43B1">
      <w:pPr>
        <w:jc w:val="both"/>
        <w:rPr>
          <w:rFonts w:asciiTheme="minorHAnsi" w:hAnsiTheme="minorHAnsi" w:cs="Arial"/>
          <w:sz w:val="20"/>
          <w:szCs w:val="20"/>
        </w:rPr>
      </w:pPr>
    </w:p>
    <w:p w:rsidR="00D41C21" w:rsidRPr="002801B1" w:rsidRDefault="00D41C21" w:rsidP="005D43B1">
      <w:pPr>
        <w:jc w:val="both"/>
        <w:rPr>
          <w:rFonts w:asciiTheme="minorHAnsi" w:hAnsiTheme="minorHAnsi" w:cs="Arial"/>
          <w:sz w:val="20"/>
          <w:szCs w:val="20"/>
        </w:rPr>
      </w:pPr>
    </w:p>
    <w:p w:rsidR="00D41C21" w:rsidRPr="002801B1" w:rsidRDefault="00D41C21" w:rsidP="005D43B1">
      <w:pPr>
        <w:jc w:val="both"/>
        <w:rPr>
          <w:rFonts w:asciiTheme="minorHAnsi" w:hAnsiTheme="minorHAnsi" w:cs="Arial"/>
          <w:sz w:val="20"/>
          <w:szCs w:val="20"/>
        </w:rPr>
      </w:pPr>
    </w:p>
    <w:p w:rsidR="00D41C21" w:rsidRPr="002801B1" w:rsidRDefault="00D41C21" w:rsidP="005D43B1">
      <w:pPr>
        <w:jc w:val="both"/>
        <w:rPr>
          <w:rFonts w:asciiTheme="minorHAnsi" w:hAnsiTheme="minorHAnsi" w:cs="Arial"/>
          <w:sz w:val="20"/>
          <w:szCs w:val="20"/>
        </w:rPr>
      </w:pPr>
    </w:p>
    <w:sectPr w:rsidR="00D41C21" w:rsidRPr="002801B1" w:rsidSect="00570D74"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AEF" w:rsidRDefault="000B0AEF">
      <w:r>
        <w:separator/>
      </w:r>
    </w:p>
  </w:endnote>
  <w:endnote w:type="continuationSeparator" w:id="0">
    <w:p w:rsidR="000B0AEF" w:rsidRDefault="000B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8FA" w:rsidRDefault="00B428F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428FA" w:rsidRDefault="00B428F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8FA" w:rsidRPr="00687A0C" w:rsidRDefault="00B428F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D31689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:rsidR="00B428FA" w:rsidRDefault="00B428F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AEF" w:rsidRDefault="000B0AEF">
      <w:r>
        <w:separator/>
      </w:r>
    </w:p>
  </w:footnote>
  <w:footnote w:type="continuationSeparator" w:id="0">
    <w:p w:rsidR="000B0AEF" w:rsidRDefault="000B0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D24E39"/>
    <w:multiLevelType w:val="hybridMultilevel"/>
    <w:tmpl w:val="A9E66A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2D5"/>
    <w:rsid w:val="00006F18"/>
    <w:rsid w:val="00064D28"/>
    <w:rsid w:val="000715D7"/>
    <w:rsid w:val="00086DDD"/>
    <w:rsid w:val="00087273"/>
    <w:rsid w:val="00087775"/>
    <w:rsid w:val="000A15CD"/>
    <w:rsid w:val="000A262E"/>
    <w:rsid w:val="000B0AEF"/>
    <w:rsid w:val="000B1578"/>
    <w:rsid w:val="000B25C5"/>
    <w:rsid w:val="000C688F"/>
    <w:rsid w:val="000E0194"/>
    <w:rsid w:val="000F6B9A"/>
    <w:rsid w:val="001051C6"/>
    <w:rsid w:val="0010705E"/>
    <w:rsid w:val="0014045B"/>
    <w:rsid w:val="001429A2"/>
    <w:rsid w:val="001671DF"/>
    <w:rsid w:val="001952C3"/>
    <w:rsid w:val="00195D16"/>
    <w:rsid w:val="001A2FB2"/>
    <w:rsid w:val="00201D41"/>
    <w:rsid w:val="00222202"/>
    <w:rsid w:val="00225210"/>
    <w:rsid w:val="0023664C"/>
    <w:rsid w:val="00255CF6"/>
    <w:rsid w:val="00255EE6"/>
    <w:rsid w:val="00260B6F"/>
    <w:rsid w:val="00261CEB"/>
    <w:rsid w:val="00270B9D"/>
    <w:rsid w:val="002801B1"/>
    <w:rsid w:val="0028090C"/>
    <w:rsid w:val="002943D3"/>
    <w:rsid w:val="002A23A4"/>
    <w:rsid w:val="002C32A1"/>
    <w:rsid w:val="00313B52"/>
    <w:rsid w:val="00314B07"/>
    <w:rsid w:val="00320AB4"/>
    <w:rsid w:val="00325229"/>
    <w:rsid w:val="00343568"/>
    <w:rsid w:val="00362D48"/>
    <w:rsid w:val="003745AD"/>
    <w:rsid w:val="003817C4"/>
    <w:rsid w:val="00390597"/>
    <w:rsid w:val="003A649F"/>
    <w:rsid w:val="003B2357"/>
    <w:rsid w:val="003E04A3"/>
    <w:rsid w:val="003E4E00"/>
    <w:rsid w:val="003F507C"/>
    <w:rsid w:val="003F6384"/>
    <w:rsid w:val="003F76AA"/>
    <w:rsid w:val="004510ED"/>
    <w:rsid w:val="00461313"/>
    <w:rsid w:val="00463F87"/>
    <w:rsid w:val="00481F7D"/>
    <w:rsid w:val="00493351"/>
    <w:rsid w:val="0049634E"/>
    <w:rsid w:val="004A2636"/>
    <w:rsid w:val="004C1918"/>
    <w:rsid w:val="004D31C8"/>
    <w:rsid w:val="00536302"/>
    <w:rsid w:val="00543A4C"/>
    <w:rsid w:val="00567EC2"/>
    <w:rsid w:val="00570D74"/>
    <w:rsid w:val="00595BA2"/>
    <w:rsid w:val="005A5DDE"/>
    <w:rsid w:val="005C1CA7"/>
    <w:rsid w:val="005C3E9C"/>
    <w:rsid w:val="005D1E85"/>
    <w:rsid w:val="005D43B1"/>
    <w:rsid w:val="005F1576"/>
    <w:rsid w:val="0060180E"/>
    <w:rsid w:val="00605553"/>
    <w:rsid w:val="00666637"/>
    <w:rsid w:val="00673257"/>
    <w:rsid w:val="006764E7"/>
    <w:rsid w:val="00687A0C"/>
    <w:rsid w:val="0069781C"/>
    <w:rsid w:val="006A6222"/>
    <w:rsid w:val="006C454F"/>
    <w:rsid w:val="006D6451"/>
    <w:rsid w:val="006E1954"/>
    <w:rsid w:val="006F4388"/>
    <w:rsid w:val="007057FD"/>
    <w:rsid w:val="007118E4"/>
    <w:rsid w:val="007238F9"/>
    <w:rsid w:val="00731659"/>
    <w:rsid w:val="007369B6"/>
    <w:rsid w:val="00737F48"/>
    <w:rsid w:val="00764AA4"/>
    <w:rsid w:val="00772F80"/>
    <w:rsid w:val="00787C4D"/>
    <w:rsid w:val="007941D1"/>
    <w:rsid w:val="00806C0E"/>
    <w:rsid w:val="00812042"/>
    <w:rsid w:val="0083199B"/>
    <w:rsid w:val="008347A3"/>
    <w:rsid w:val="0083649F"/>
    <w:rsid w:val="00844C92"/>
    <w:rsid w:val="008660E2"/>
    <w:rsid w:val="00880BD4"/>
    <w:rsid w:val="008D04BB"/>
    <w:rsid w:val="008D19B4"/>
    <w:rsid w:val="008E648C"/>
    <w:rsid w:val="008F5944"/>
    <w:rsid w:val="00920587"/>
    <w:rsid w:val="0092241D"/>
    <w:rsid w:val="00941D9F"/>
    <w:rsid w:val="009424AC"/>
    <w:rsid w:val="009B7C70"/>
    <w:rsid w:val="009E70B1"/>
    <w:rsid w:val="009F3083"/>
    <w:rsid w:val="009F53B3"/>
    <w:rsid w:val="00A11606"/>
    <w:rsid w:val="00A306BF"/>
    <w:rsid w:val="00A30A67"/>
    <w:rsid w:val="00A3223C"/>
    <w:rsid w:val="00A41A8A"/>
    <w:rsid w:val="00A54414"/>
    <w:rsid w:val="00A55E0E"/>
    <w:rsid w:val="00A73C40"/>
    <w:rsid w:val="00A753EF"/>
    <w:rsid w:val="00A757E7"/>
    <w:rsid w:val="00A83BC0"/>
    <w:rsid w:val="00AB0A34"/>
    <w:rsid w:val="00AB1D8B"/>
    <w:rsid w:val="00AB2E94"/>
    <w:rsid w:val="00AB5D5E"/>
    <w:rsid w:val="00AD3BA9"/>
    <w:rsid w:val="00AD7016"/>
    <w:rsid w:val="00AD7B83"/>
    <w:rsid w:val="00AE0306"/>
    <w:rsid w:val="00AE67EA"/>
    <w:rsid w:val="00AF7708"/>
    <w:rsid w:val="00B22452"/>
    <w:rsid w:val="00B428FA"/>
    <w:rsid w:val="00B6511C"/>
    <w:rsid w:val="00B7005D"/>
    <w:rsid w:val="00B7022A"/>
    <w:rsid w:val="00BA3F72"/>
    <w:rsid w:val="00BB6B6D"/>
    <w:rsid w:val="00BB79F6"/>
    <w:rsid w:val="00BC0442"/>
    <w:rsid w:val="00BC063D"/>
    <w:rsid w:val="00BE0A01"/>
    <w:rsid w:val="00C04B7A"/>
    <w:rsid w:val="00C148BF"/>
    <w:rsid w:val="00C34ED5"/>
    <w:rsid w:val="00C35E63"/>
    <w:rsid w:val="00C36517"/>
    <w:rsid w:val="00C44525"/>
    <w:rsid w:val="00C5445D"/>
    <w:rsid w:val="00C610E0"/>
    <w:rsid w:val="00C71ACD"/>
    <w:rsid w:val="00C72110"/>
    <w:rsid w:val="00C957BF"/>
    <w:rsid w:val="00CD18D8"/>
    <w:rsid w:val="00D03D45"/>
    <w:rsid w:val="00D073CA"/>
    <w:rsid w:val="00D15532"/>
    <w:rsid w:val="00D31689"/>
    <w:rsid w:val="00D41209"/>
    <w:rsid w:val="00D41C21"/>
    <w:rsid w:val="00D45C3F"/>
    <w:rsid w:val="00D544EB"/>
    <w:rsid w:val="00D546AD"/>
    <w:rsid w:val="00D54DEB"/>
    <w:rsid w:val="00D571D5"/>
    <w:rsid w:val="00D62D7A"/>
    <w:rsid w:val="00D9552C"/>
    <w:rsid w:val="00DA1DA3"/>
    <w:rsid w:val="00DA3BEE"/>
    <w:rsid w:val="00DB7F31"/>
    <w:rsid w:val="00DD4B2E"/>
    <w:rsid w:val="00DE21AE"/>
    <w:rsid w:val="00DF3DB9"/>
    <w:rsid w:val="00DF5EE6"/>
    <w:rsid w:val="00E00935"/>
    <w:rsid w:val="00E0128F"/>
    <w:rsid w:val="00E462F8"/>
    <w:rsid w:val="00E471CC"/>
    <w:rsid w:val="00E568A8"/>
    <w:rsid w:val="00EC6121"/>
    <w:rsid w:val="00ED3503"/>
    <w:rsid w:val="00ED61B5"/>
    <w:rsid w:val="00ED7DC7"/>
    <w:rsid w:val="00EF5DE9"/>
    <w:rsid w:val="00EF746B"/>
    <w:rsid w:val="00F14E35"/>
    <w:rsid w:val="00F272D5"/>
    <w:rsid w:val="00F313FC"/>
    <w:rsid w:val="00F32B60"/>
    <w:rsid w:val="00F459FC"/>
    <w:rsid w:val="00F47D3F"/>
    <w:rsid w:val="00F86CE5"/>
    <w:rsid w:val="00FD5603"/>
    <w:rsid w:val="00FE2D81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FIMP_GEST_Operativa\Smart&amp;Start%20Italia\standard\allegati%20alla%20comunicazione%20di%20ammissione\Allegato%206%20-%20dichiarazione%20familiari%20conviventi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Allegato 6 - dichiarazione familiari conviventi</Template>
  <TotalTime>37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Spera Stefano</cp:lastModifiedBy>
  <cp:revision>19</cp:revision>
  <cp:lastPrinted>2014-02-14T10:29:00Z</cp:lastPrinted>
  <dcterms:created xsi:type="dcterms:W3CDTF">2016-07-08T07:56:00Z</dcterms:created>
  <dcterms:modified xsi:type="dcterms:W3CDTF">2016-08-03T13:13:00Z</dcterms:modified>
</cp:coreProperties>
</file>